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复习提纲</w:t>
      </w:r>
    </w:p>
    <w:p>
      <w:pPr>
        <w:numPr>
          <w:ilvl w:val="0"/>
          <w:numId w:val="1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简答题</w:t>
      </w:r>
    </w:p>
    <w:p>
      <w:pPr>
        <w:numPr>
          <w:ilvl w:val="0"/>
          <w:numId w:val="2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P135</w:t>
      </w:r>
    </w:p>
    <w:p>
      <w:pPr>
        <w:numPr>
          <w:ilvl w:val="0"/>
          <w:numId w:val="2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P107</w:t>
      </w:r>
    </w:p>
    <w:p>
      <w:pPr>
        <w:numPr>
          <w:ilvl w:val="0"/>
          <w:numId w:val="2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P99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P85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P55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F796CC"/>
    <w:multiLevelType w:val="singleLevel"/>
    <w:tmpl w:val="19F796CC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79362740"/>
    <w:multiLevelType w:val="singleLevel"/>
    <w:tmpl w:val="79362740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6C8750C"/>
    <w:rsid w:val="56C8750C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Office_10.1.0.7469_F1E327BC-269C-435d-A152-05C5408002CA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2019-12-11T05:07:00Z</dcterms:created>
  <dc:creator>Administrator</dc:creator>
  <cp:lastModifiedBy>Administrator</cp:lastModifiedBy>
  <dcterms:modified xsi:type="dcterms:W3CDTF">2019-12-11T05:11:34Z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2052-10.1.0.7469</vt:lpwstr>
  </property>
</Properties>
</file>